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E32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D77E32" w:rsidRPr="00F86ECF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 xml:space="preserve">Okulun Adı       : </w:t>
      </w:r>
    </w:p>
    <w:p w:rsidR="00D77E32" w:rsidRPr="00F86ECF" w:rsidRDefault="00D77E32" w:rsidP="00F86ECF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07.02</w:t>
      </w:r>
      <w:r w:rsidRPr="00F86ECF">
        <w:rPr>
          <w:rFonts w:ascii="Comic Sans MS" w:hAnsi="Comic Sans MS"/>
          <w:b/>
          <w:sz w:val="20"/>
          <w:szCs w:val="20"/>
        </w:rPr>
        <w:t>.201</w:t>
      </w:r>
      <w:r>
        <w:rPr>
          <w:rFonts w:ascii="Comic Sans MS" w:hAnsi="Comic Sans MS"/>
          <w:b/>
          <w:sz w:val="20"/>
          <w:szCs w:val="20"/>
        </w:rPr>
        <w:t>7</w:t>
      </w:r>
    </w:p>
    <w:p w:rsidR="00D77E32" w:rsidRPr="00F86ECF" w:rsidRDefault="00D77E32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 xml:space="preserve">Yaş Grubu (Ay) :  </w:t>
      </w:r>
      <w:r w:rsidRPr="00F86ECF">
        <w:rPr>
          <w:rFonts w:ascii="Comic Sans MS" w:hAnsi="Comic Sans MS"/>
          <w:b/>
          <w:sz w:val="20"/>
          <w:szCs w:val="20"/>
        </w:rPr>
        <w:t>48-66</w:t>
      </w:r>
    </w:p>
    <w:p w:rsidR="00D77E32" w:rsidRPr="00F6723D" w:rsidRDefault="00D77E32" w:rsidP="0037142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D77E32" w:rsidRPr="00F86ECF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D77E32" w:rsidRPr="00F86ECF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D77E32" w:rsidRPr="00F86ECF" w:rsidRDefault="00D77E32" w:rsidP="00371426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EĞİTİM AKIŞI</w:t>
      </w:r>
    </w:p>
    <w:p w:rsidR="00D77E32" w:rsidRPr="00F86ECF" w:rsidRDefault="00D77E32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Güne Başlama Zamanı</w:t>
      </w:r>
    </w:p>
    <w:p w:rsidR="00D77E32" w:rsidRPr="00F86ECF" w:rsidRDefault="00D77E32" w:rsidP="00371426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>Sınıfın uy</w:t>
      </w:r>
      <w:r>
        <w:rPr>
          <w:rFonts w:ascii="Comic Sans MS" w:hAnsi="Comic Sans MS"/>
          <w:sz w:val="20"/>
          <w:szCs w:val="20"/>
        </w:rPr>
        <w:t>gun bir köşesine ç</w:t>
      </w:r>
      <w:r w:rsidRPr="00F86ECF">
        <w:rPr>
          <w:rFonts w:ascii="Comic Sans MS" w:hAnsi="Comic Sans MS"/>
          <w:sz w:val="20"/>
          <w:szCs w:val="20"/>
        </w:rPr>
        <w:t>eşitli taşıtlar (oyuncaklar veya resimleri) ilkyardım çantası trafik işaretleri ve lambası yerleştirilir. Ço</w:t>
      </w:r>
      <w:r>
        <w:rPr>
          <w:rFonts w:ascii="Comic Sans MS" w:hAnsi="Comic Sans MS"/>
          <w:sz w:val="20"/>
          <w:szCs w:val="20"/>
        </w:rPr>
        <w:t xml:space="preserve">cuklar güler yüzle karşılanır. </w:t>
      </w:r>
      <w:r w:rsidRPr="00F86ECF">
        <w:rPr>
          <w:rFonts w:ascii="Comic Sans MS" w:hAnsi="Comic Sans MS"/>
          <w:sz w:val="20"/>
          <w:szCs w:val="20"/>
        </w:rPr>
        <w:t>Taşıtlar merkezinde oyunlar kurmalarına fırsat verilir.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D77E32" w:rsidRPr="00F86ECF" w:rsidRDefault="00D77E32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Oyun Zamanı</w:t>
      </w:r>
    </w:p>
    <w:p w:rsidR="00D77E32" w:rsidRPr="00F86ECF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D77E32" w:rsidRPr="00F86ECF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D77E32" w:rsidRPr="00F86ECF" w:rsidRDefault="00D77E32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Kahvaltı - Temizlik</w:t>
      </w:r>
    </w:p>
    <w:p w:rsidR="00D77E32" w:rsidRPr="00F86ECF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D77E32" w:rsidRPr="00F86ECF" w:rsidRDefault="00D77E32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Etkinlik Zamanı</w:t>
      </w:r>
    </w:p>
    <w:p w:rsidR="00D77E32" w:rsidRPr="00F86ECF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DENİZ </w:t>
      </w:r>
      <w:r w:rsidRPr="00F86ECF">
        <w:rPr>
          <w:rFonts w:ascii="Comic Sans MS" w:hAnsi="Comic Sans MS"/>
          <w:sz w:val="20"/>
          <w:szCs w:val="20"/>
        </w:rPr>
        <w:t xml:space="preserve">TAŞITLARI </w:t>
      </w:r>
      <w:r>
        <w:rPr>
          <w:rFonts w:ascii="Comic Sans MS" w:hAnsi="Comic Sans MS"/>
          <w:sz w:val="20"/>
          <w:szCs w:val="20"/>
        </w:rPr>
        <w:t>” isimli  bütünleştirilmiş  Türkçe</w:t>
      </w:r>
      <w:r w:rsidRPr="00F86ECF">
        <w:rPr>
          <w:rFonts w:ascii="Comic Sans MS" w:hAnsi="Comic Sans MS"/>
          <w:sz w:val="20"/>
          <w:szCs w:val="20"/>
        </w:rPr>
        <w:t>-sanat  etkinliği</w:t>
      </w:r>
    </w:p>
    <w:p w:rsidR="00D77E32" w:rsidRDefault="00D77E32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Günü Değerlendirme Zamanı</w:t>
      </w:r>
    </w:p>
    <w:p w:rsidR="00D77E32" w:rsidRDefault="00D77E32" w:rsidP="00F86ECF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D77E32" w:rsidRDefault="00D77E32" w:rsidP="00F86ECF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D77E32" w:rsidRDefault="00D77E32" w:rsidP="00F86ECF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D77E32" w:rsidRPr="00F86ECF" w:rsidRDefault="00D77E32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Eve gidiş</w:t>
      </w:r>
    </w:p>
    <w:p w:rsidR="00D77E32" w:rsidRPr="00F86ECF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D77E32" w:rsidRDefault="00D77E32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Genel Değerlendirme</w:t>
      </w:r>
    </w:p>
    <w:p w:rsidR="00D77E32" w:rsidRDefault="00D77E32" w:rsidP="00F86ECF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D77E32" w:rsidRDefault="00D77E32" w:rsidP="00F86ECF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D77E32" w:rsidRPr="00F86ECF" w:rsidRDefault="00D77E32" w:rsidP="00F86ECF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D77E32" w:rsidRPr="00F86ECF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D77E32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D77E32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D77E32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D77E32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D77E32" w:rsidRPr="00F86ECF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D77E32" w:rsidRPr="00F86ECF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D77E32" w:rsidRPr="00F86ECF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D77E32" w:rsidRPr="00F86ECF" w:rsidRDefault="00D77E32" w:rsidP="00F86ECF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ETKİNLİK PLANI</w:t>
      </w:r>
    </w:p>
    <w:p w:rsidR="00D77E32" w:rsidRPr="00F86ECF" w:rsidRDefault="00D77E32" w:rsidP="00F86ECF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DENİZ TAŞITLARI</w:t>
      </w:r>
    </w:p>
    <w:p w:rsidR="00D77E32" w:rsidRPr="00F86ECF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>Etkinlik Türü:  Türkçe Dil-Oyun</w:t>
      </w:r>
      <w:r>
        <w:rPr>
          <w:rFonts w:ascii="Comic Sans MS" w:hAnsi="Comic Sans MS"/>
          <w:sz w:val="20"/>
          <w:szCs w:val="20"/>
        </w:rPr>
        <w:t>-sanat</w:t>
      </w:r>
      <w:r w:rsidRPr="00F86ECF">
        <w:rPr>
          <w:rFonts w:ascii="Comic Sans MS" w:hAnsi="Comic Sans MS"/>
          <w:sz w:val="20"/>
          <w:szCs w:val="20"/>
        </w:rPr>
        <w:t xml:space="preserve"> (</w:t>
      </w:r>
      <w:r>
        <w:rPr>
          <w:rFonts w:ascii="Comic Sans MS" w:hAnsi="Comic Sans MS"/>
          <w:sz w:val="20"/>
          <w:szCs w:val="20"/>
        </w:rPr>
        <w:t>Bütünleştirilmiş</w:t>
      </w:r>
      <w:r w:rsidRPr="00F86ECF">
        <w:rPr>
          <w:rFonts w:ascii="Comic Sans MS" w:hAnsi="Comic Sans MS"/>
          <w:sz w:val="20"/>
          <w:szCs w:val="20"/>
        </w:rPr>
        <w:t xml:space="preserve"> Büyük Grup Etkinliği)</w:t>
      </w:r>
    </w:p>
    <w:p w:rsidR="00D77E32" w:rsidRPr="00F86ECF" w:rsidRDefault="00D77E32" w:rsidP="00F86EC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Grubu: </w:t>
      </w:r>
      <w:r w:rsidRPr="00F86ECF">
        <w:rPr>
          <w:rFonts w:ascii="Comic Sans MS" w:hAnsi="Comic Sans MS"/>
          <w:sz w:val="20"/>
          <w:szCs w:val="20"/>
        </w:rPr>
        <w:t xml:space="preserve">48 </w:t>
      </w:r>
      <w:r>
        <w:rPr>
          <w:rFonts w:ascii="Comic Sans MS" w:hAnsi="Comic Sans MS"/>
          <w:sz w:val="20"/>
          <w:szCs w:val="20"/>
        </w:rPr>
        <w:t xml:space="preserve">-60 </w:t>
      </w:r>
      <w:bookmarkStart w:id="0" w:name="_GoBack"/>
      <w:bookmarkEnd w:id="0"/>
      <w:r w:rsidRPr="00F86ECF">
        <w:rPr>
          <w:rFonts w:ascii="Comic Sans MS" w:hAnsi="Comic Sans MS"/>
          <w:sz w:val="20"/>
          <w:szCs w:val="20"/>
        </w:rPr>
        <w:t>Ay</w:t>
      </w:r>
    </w:p>
    <w:tbl>
      <w:tblPr>
        <w:tblpPr w:leftFromText="141" w:rightFromText="141" w:vertAnchor="text" w:horzAnchor="margin" w:tblpXSpec="righ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2"/>
      </w:tblGrid>
      <w:tr w:rsidR="00D77E32" w:rsidRPr="00CC33E9" w:rsidTr="001678A7">
        <w:trPr>
          <w:trHeight w:val="6279"/>
        </w:trPr>
        <w:tc>
          <w:tcPr>
            <w:tcW w:w="7342" w:type="dxa"/>
          </w:tcPr>
          <w:p w:rsidR="00D77E32" w:rsidRDefault="00D77E32" w:rsidP="00D70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</w:t>
            </w:r>
          </w:p>
          <w:p w:rsidR="00D77E32" w:rsidRPr="00F86ECF" w:rsidRDefault="00D77E32" w:rsidP="00D7036E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</w:t>
            </w:r>
            <w:r w:rsidRPr="00F86ECF">
              <w:rPr>
                <w:rFonts w:ascii="Comic Sans MS" w:hAnsi="Comic Sans MS"/>
                <w:b/>
                <w:bCs/>
                <w:sz w:val="20"/>
                <w:szCs w:val="20"/>
              </w:rPr>
              <w:t>ÖĞRENME SÜRECİ</w:t>
            </w:r>
          </w:p>
          <w:p w:rsidR="00D77E32" w:rsidRPr="00F86ECF" w:rsidRDefault="00D77E32" w:rsidP="00B90B63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color w:val="000000"/>
                <w:sz w:val="20"/>
                <w:szCs w:val="20"/>
              </w:rPr>
              <w:t>Öğretmen hazırladığı büyük boy deniz taşıtları kartlarını tek tek çocuklara tanıtır.Çocuklara sorular sorar.</w:t>
            </w:r>
          </w:p>
          <w:p w:rsidR="00D77E32" w:rsidRPr="00F86ECF" w:rsidRDefault="00D77E32" w:rsidP="00B90B63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77E32" w:rsidRPr="00F86ECF" w:rsidRDefault="00D77E32" w:rsidP="00B90B63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color w:val="000000"/>
                <w:sz w:val="20"/>
                <w:szCs w:val="20"/>
              </w:rPr>
              <w:t>Gemi,</w:t>
            </w:r>
            <w:r w:rsidRPr="00F86ECF">
              <w:rPr>
                <w:rFonts w:ascii="Comic Sans MS" w:hAnsi="Comic Sans MS"/>
                <w:bCs/>
                <w:color w:val="800080"/>
                <w:sz w:val="20"/>
                <w:szCs w:val="20"/>
              </w:rPr>
              <w:t xml:space="preserve"> </w:t>
            </w: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YOLCU VE YÜK TAŞIMACILIĞINDA KULLANILIR</w:t>
            </w:r>
          </w:p>
          <w:p w:rsidR="00D77E32" w:rsidRPr="00F86ECF" w:rsidRDefault="00D77E32" w:rsidP="00B90B63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UZUN YOLCULUKLARDA KULLANILIR.</w:t>
            </w:r>
          </w:p>
          <w:p w:rsidR="00D77E32" w:rsidRPr="00F86ECF" w:rsidRDefault="00D77E32" w:rsidP="00B90B63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MOTORLA ÇALIŞIR.Tekne,</w:t>
            </w:r>
            <w:r w:rsidRPr="00F86ECF">
              <w:rPr>
                <w:rFonts w:ascii="Comic Sans MS" w:hAnsi="Comic Sans MS"/>
                <w:bCs/>
                <w:color w:val="800080"/>
                <w:sz w:val="20"/>
                <w:szCs w:val="20"/>
              </w:rPr>
              <w:t xml:space="preserve"> </w:t>
            </w: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MOTORLA VE RÜZGAR YARDIMIYLA ÇALIŞIR.</w:t>
            </w:r>
          </w:p>
          <w:p w:rsidR="00D77E32" w:rsidRPr="00F86ECF" w:rsidRDefault="00D77E32" w:rsidP="00B90B63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Yelkenli, RÜZGAR YARDIMIYLA VE  KÜREKLERİN ÇEKİLMESİYLE İLERLER.</w:t>
            </w:r>
          </w:p>
          <w:p w:rsidR="00D77E32" w:rsidRPr="00F86ECF" w:rsidRDefault="00D77E32" w:rsidP="00B90B63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Kayık, KÜREKLERİN ÇEKİLMESİYLE İLERLER.</w:t>
            </w:r>
          </w:p>
          <w:p w:rsidR="00D77E32" w:rsidRPr="00F86ECF" w:rsidRDefault="00D77E32" w:rsidP="00B90B6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  <w:r w:rsidRPr="00F86ECF">
              <w:rPr>
                <w:rFonts w:ascii="Comic Sans MS" w:hAnsi="Comic Sans MS"/>
                <w:sz w:val="20"/>
                <w:szCs w:val="20"/>
              </w:rPr>
              <w:t>Martı gibi süzülür,</w:t>
            </w:r>
            <w:r w:rsidRPr="00F86ECF"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  <w:r w:rsidRPr="00F86ECF">
              <w:rPr>
                <w:rFonts w:ascii="Comic Sans MS" w:hAnsi="Comic Sans MS"/>
                <w:sz w:val="20"/>
                <w:szCs w:val="20"/>
              </w:rPr>
              <w:t>Denizlerde gemiler.</w:t>
            </w:r>
            <w:r w:rsidRPr="00F86ECF"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  <w:r w:rsidRPr="00F86ECF">
              <w:rPr>
                <w:rFonts w:ascii="Comic Sans MS" w:hAnsi="Comic Sans MS"/>
                <w:sz w:val="20"/>
                <w:szCs w:val="20"/>
              </w:rPr>
              <w:t>İstasyonda büzülür,</w:t>
            </w:r>
            <w:r w:rsidRPr="00F86ECF"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  <w:r w:rsidRPr="00F86ECF">
              <w:rPr>
                <w:rFonts w:ascii="Comic Sans MS" w:hAnsi="Comic Sans MS"/>
                <w:sz w:val="20"/>
                <w:szCs w:val="20"/>
              </w:rPr>
              <w:t>Kıvrılır hep trenler.</w:t>
            </w:r>
          </w:p>
          <w:p w:rsidR="00D77E32" w:rsidRDefault="00D77E32" w:rsidP="00B90B63">
            <w:pPr>
              <w:rPr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sz w:val="20"/>
                <w:szCs w:val="20"/>
              </w:rPr>
              <w:t>Kol Koparma : çocuklar karşılıklı olarak iki sıra olur. Arada 20-</w:t>
            </w:r>
            <w:smartTag w:uri="urn:schemas-microsoft-com:office:smarttags" w:element="metricconverter">
              <w:smartTagPr>
                <w:attr w:name="ProductID" w:val="25 m"/>
              </w:smartTagPr>
              <w:r w:rsidRPr="00F86ECF">
                <w:rPr>
                  <w:rFonts w:ascii="Comic Sans MS" w:hAnsi="Comic Sans MS"/>
                  <w:sz w:val="20"/>
                  <w:szCs w:val="20"/>
                </w:rPr>
                <w:t>25 m</w:t>
              </w:r>
            </w:smartTag>
            <w:r w:rsidRPr="00F86ECF">
              <w:rPr>
                <w:rFonts w:ascii="Comic Sans MS" w:hAnsi="Comic Sans MS"/>
                <w:sz w:val="20"/>
                <w:szCs w:val="20"/>
              </w:rPr>
              <w:t xml:space="preserve"> mesafe bulunur. Herkese numara verilir. çocuklar sıkı sıkıya elleriyle kenetlenir. Karşı taraftan birinin numarası söylenir. O koşarak gelip bu diziyi koparmaya çalış</w:t>
            </w:r>
            <w:r>
              <w:rPr>
                <w:rFonts w:ascii="Comic Sans MS" w:hAnsi="Comic Sans MS"/>
                <w:sz w:val="20"/>
                <w:szCs w:val="20"/>
              </w:rPr>
              <w:t>ır. Koparırsa bir kişiyi kendi grubuna</w:t>
            </w:r>
            <w:r w:rsidRPr="00F86ECF">
              <w:rPr>
                <w:rFonts w:ascii="Comic Sans MS" w:hAnsi="Comic Sans MS"/>
                <w:sz w:val="20"/>
                <w:szCs w:val="20"/>
              </w:rPr>
              <w:t xml:space="preserve"> alı</w:t>
            </w:r>
            <w:r>
              <w:rPr>
                <w:rFonts w:ascii="Comic Sans MS" w:hAnsi="Comic Sans MS"/>
                <w:sz w:val="20"/>
                <w:szCs w:val="20"/>
              </w:rPr>
              <w:t>r, koparamazsa kendisi diğer gruba katılır. En çok oyuncu</w:t>
            </w:r>
            <w:r w:rsidRPr="00F86ECF">
              <w:rPr>
                <w:rFonts w:ascii="Comic Sans MS" w:hAnsi="Comic Sans MS"/>
                <w:sz w:val="20"/>
                <w:szCs w:val="20"/>
              </w:rPr>
              <w:t xml:space="preserve"> alan taraf oyunu kazanır. </w:t>
            </w:r>
            <w:r w:rsidRPr="00F86ECF">
              <w:rPr>
                <w:rFonts w:ascii="Comic Sans MS" w:hAnsi="Comic Sans MS"/>
                <w:sz w:val="20"/>
                <w:szCs w:val="20"/>
              </w:rPr>
              <w:br/>
            </w:r>
          </w:p>
          <w:p w:rsidR="00D77E32" w:rsidRPr="00CD3699" w:rsidRDefault="00D77E32" w:rsidP="00B90B63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D3699">
              <w:rPr>
                <w:rFonts w:ascii="Comic Sans MS" w:hAnsi="Comic Sans MS"/>
                <w:color w:val="000000"/>
                <w:sz w:val="20"/>
                <w:szCs w:val="20"/>
              </w:rPr>
              <w:t>Masalara geçilir deniz taşıtları çizilir ve boyanır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.  Tamamlanan deniz taşıtları kesilerek mavi renkli fon kartonuna yapıştırılarak proje çalışması yapılır.</w:t>
            </w:r>
          </w:p>
          <w:p w:rsidR="00D77E32" w:rsidRPr="008F6F15" w:rsidRDefault="00D77E32" w:rsidP="00B90B6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77E32" w:rsidRPr="00CC33E9" w:rsidRDefault="00D77E32" w:rsidP="003C2CF3">
      <w:pPr>
        <w:rPr>
          <w:b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6.2pt;margin-top:9.8pt;width:315pt;height:340.2pt;z-index:251658240;mso-position-horizontal-relative:text;mso-position-vertical-relative:text">
            <v:textbox style="mso-next-textbox:#_x0000_s1026">
              <w:txbxContent>
                <w:p w:rsidR="00D77E32" w:rsidRPr="00F86ECF" w:rsidRDefault="00D77E32" w:rsidP="00F86ECF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D77E32" w:rsidRPr="00F86ECF" w:rsidRDefault="00D77E32" w:rsidP="00B90B63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PSİKOMOTOR GELİŞİM</w:t>
                  </w:r>
                </w:p>
                <w:p w:rsidR="00D77E32" w:rsidRPr="00F86ECF" w:rsidRDefault="00D77E32" w:rsidP="00B90B6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2. Denge hareketleri yapar.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>(Göstergeleri: Ağırlığını bir noktadan diğerine aktarır</w:t>
                  </w: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>Atlama, konma, başlama, durma ile ilgili denge hareketlerini yapar. Tek ayak üzerinde durur.</w:t>
                  </w:r>
                </w:p>
                <w:p w:rsidR="00D77E32" w:rsidRPr="00F86ECF" w:rsidRDefault="00D77E32" w:rsidP="008B2AF0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SOSYAL VE DUYGUSAL GELİŞİM</w:t>
                  </w:r>
                </w:p>
                <w:p w:rsidR="00D77E32" w:rsidRPr="00F86ECF" w:rsidRDefault="00D77E32" w:rsidP="00B90B6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15. Kendine güvenir.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Kendine ait beğendiği ve beğenmediği özelliklerini söyler. Grup önünde kendini ifade eder. Gerektiği durumlarda farklı görüşlerini söyler. </w:t>
                  </w:r>
                  <w:r w:rsidRPr="00F86ECF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Gerektiğinde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>liderliği üstlenir.)</w:t>
                  </w:r>
                </w:p>
                <w:p w:rsidR="00D77E32" w:rsidRPr="00F86ECF" w:rsidRDefault="00D77E32" w:rsidP="00B90B63">
                  <w:pPr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16. Toplumsal yaşamda bireylerin farklı rol ve görevleri olduğunu açıklar.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Toplumda farklı rol ve görevlere sahip kişiler olduğunu söyler. </w:t>
                  </w:r>
                  <w:r w:rsidRPr="00F86ECF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Aynı kişinin farklı rol ve görevleri olduğunu söyler.)</w:t>
                  </w:r>
                </w:p>
                <w:p w:rsidR="00D77E32" w:rsidRPr="00F86ECF" w:rsidRDefault="00D77E32" w:rsidP="00B90B63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GELİŞİM</w:t>
                  </w:r>
                </w:p>
                <w:p w:rsidR="00D77E32" w:rsidRPr="00F86ECF" w:rsidRDefault="00D77E32" w:rsidP="00B90B63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6</w:t>
                  </w:r>
                  <w:r w:rsidRPr="00F86ECF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. Nesne ya da varlıkları özelliklerine göre eşleştirir.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6ECF"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Nesne/varlıkları birebir eşleştirir. Nesne/varlıkları rengine, şekline, büyüklüğüne, uzunluğuna, dokusuna, sesine, yapıldığı malzemeye, tadına, kokusuna, miktarına ve kullanım amaçlarına göre ayırt eder, eşleştirir. Eş nesne/varlıkları gösterir.)</w:t>
                  </w:r>
                </w:p>
                <w:p w:rsidR="00D77E32" w:rsidRPr="00F86ECF" w:rsidRDefault="00D77E32" w:rsidP="00B90B63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9. </w:t>
                  </w:r>
                  <w:r w:rsidRPr="00F86ECF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Nesne ya da varlıkları özelliklerine göre sıralar.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6ECF"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Nesne/varlıkları uzunluklarına, büyüklüklerine, miktarlarına, ağırlıklarına, renk tonlarına göre sıralar.)</w:t>
                  </w:r>
                </w:p>
                <w:p w:rsidR="00D77E32" w:rsidRPr="00F86ECF" w:rsidRDefault="00D77E32" w:rsidP="003C2C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D77E32" w:rsidRDefault="00D77E32" w:rsidP="003C2CF3">
                  <w:pPr>
                    <w:rPr>
                      <w:sz w:val="20"/>
                      <w:szCs w:val="20"/>
                    </w:rPr>
                  </w:pPr>
                </w:p>
                <w:p w:rsidR="00D77E32" w:rsidRDefault="00D77E32" w:rsidP="003C2CF3">
                  <w:pPr>
                    <w:rPr>
                      <w:sz w:val="20"/>
                      <w:szCs w:val="20"/>
                    </w:rPr>
                  </w:pPr>
                </w:p>
                <w:p w:rsidR="00D77E32" w:rsidRDefault="00D77E32" w:rsidP="003C2CF3">
                  <w:pPr>
                    <w:rPr>
                      <w:sz w:val="20"/>
                      <w:szCs w:val="20"/>
                    </w:rPr>
                  </w:pPr>
                </w:p>
                <w:p w:rsidR="00D77E32" w:rsidRDefault="00D77E32" w:rsidP="003C2CF3">
                  <w:pPr>
                    <w:rPr>
                      <w:sz w:val="20"/>
                      <w:szCs w:val="20"/>
                    </w:rPr>
                  </w:pPr>
                </w:p>
                <w:p w:rsidR="00D77E32" w:rsidRDefault="00D77E32" w:rsidP="003C2CF3">
                  <w:pPr>
                    <w:rPr>
                      <w:sz w:val="20"/>
                      <w:szCs w:val="20"/>
                    </w:rPr>
                  </w:pPr>
                </w:p>
                <w:p w:rsidR="00D77E32" w:rsidRPr="00A60063" w:rsidRDefault="00D77E32" w:rsidP="003C2CF3">
                  <w:pPr>
                    <w:rPr>
                      <w:sz w:val="20"/>
                      <w:szCs w:val="20"/>
                    </w:rPr>
                  </w:pPr>
                </w:p>
                <w:p w:rsidR="00D77E32" w:rsidRPr="00A60063" w:rsidRDefault="00D77E32" w:rsidP="003C2CF3">
                  <w:pPr>
                    <w:rPr>
                      <w:sz w:val="20"/>
                      <w:szCs w:val="20"/>
                    </w:rPr>
                  </w:pPr>
                </w:p>
                <w:p w:rsidR="00D77E32" w:rsidRPr="004D6C18" w:rsidRDefault="00D77E32" w:rsidP="003C2CF3">
                  <w:pPr>
                    <w:rPr>
                      <w:b/>
                      <w:bCs/>
                      <w:color w:val="FF0000"/>
                    </w:rPr>
                  </w:pPr>
                </w:p>
                <w:p w:rsidR="00D77E32" w:rsidRPr="004C2F05" w:rsidRDefault="00D77E32" w:rsidP="003C2CF3"/>
              </w:txbxContent>
            </v:textbox>
          </v:shape>
        </w:pict>
      </w:r>
      <w:r w:rsidRPr="00CC33E9">
        <w:rPr>
          <w:b/>
          <w:bCs/>
          <w:sz w:val="20"/>
          <w:szCs w:val="20"/>
        </w:rPr>
        <w:tab/>
      </w:r>
      <w:r w:rsidRPr="00CC33E9">
        <w:rPr>
          <w:b/>
          <w:bCs/>
          <w:sz w:val="20"/>
          <w:szCs w:val="20"/>
        </w:rPr>
        <w:tab/>
      </w:r>
      <w:r w:rsidRPr="00CC33E9">
        <w:rPr>
          <w:b/>
          <w:bCs/>
          <w:sz w:val="20"/>
          <w:szCs w:val="20"/>
        </w:rPr>
        <w:tab/>
      </w:r>
      <w:r w:rsidRPr="00CC33E9">
        <w:rPr>
          <w:b/>
          <w:bCs/>
          <w:sz w:val="20"/>
          <w:szCs w:val="20"/>
        </w:rPr>
        <w:tab/>
      </w:r>
      <w:r w:rsidRPr="00CC33E9">
        <w:rPr>
          <w:b/>
          <w:bCs/>
          <w:sz w:val="20"/>
          <w:szCs w:val="20"/>
        </w:rPr>
        <w:tab/>
      </w:r>
      <w:r w:rsidRPr="00CC33E9">
        <w:rPr>
          <w:b/>
          <w:bCs/>
          <w:sz w:val="20"/>
          <w:szCs w:val="20"/>
        </w:rPr>
        <w:tab/>
      </w:r>
    </w:p>
    <w:p w:rsidR="00D77E32" w:rsidRPr="00CC33E9" w:rsidRDefault="00D77E32" w:rsidP="003C2CF3">
      <w:pPr>
        <w:rPr>
          <w:b/>
          <w:bCs/>
          <w:sz w:val="20"/>
          <w:szCs w:val="20"/>
        </w:rPr>
      </w:pPr>
    </w:p>
    <w:p w:rsidR="00D77E32" w:rsidRPr="00CC33E9" w:rsidRDefault="00D77E32" w:rsidP="00904B2A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D77E32" w:rsidRPr="00CC33E9" w:rsidRDefault="00D77E32" w:rsidP="003C2CF3">
      <w:pPr>
        <w:rPr>
          <w:color w:val="000000"/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D77E32" w:rsidRPr="00CC33E9" w:rsidRDefault="00D77E32" w:rsidP="003C2CF3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D77E32" w:rsidRPr="00CC33E9" w:rsidRDefault="00D77E32" w:rsidP="003C2CF3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vanish/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  <w:r>
        <w:rPr>
          <w:noProof/>
        </w:rPr>
        <w:pict>
          <v:shape id="_x0000_s1027" type="#_x0000_t202" style="position:absolute;margin-left:-16.2pt;margin-top:9.55pt;width:309.75pt;height:85.05pt;z-index:251659264">
            <v:textbox style="mso-next-textbox:#_x0000_s1027">
              <w:txbxContent>
                <w:p w:rsidR="00D77E32" w:rsidRPr="00A23AB2" w:rsidRDefault="00D77E32" w:rsidP="00A23AB2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A23AB2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D77E32" w:rsidRPr="00A23AB2" w:rsidRDefault="00D77E32" w:rsidP="003C2CF3">
                  <w:pP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A23AB2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Deniz taşıtlarının resimlerinin olduğu resimler.</w:t>
                  </w:r>
                </w:p>
                <w:p w:rsidR="00D77E32" w:rsidRPr="00A23AB2" w:rsidRDefault="00D77E32" w:rsidP="00A23AB2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A23AB2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D77E32" w:rsidRPr="00A23AB2" w:rsidRDefault="00D77E32" w:rsidP="003C2C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23AB2">
                    <w:rPr>
                      <w:rFonts w:ascii="Comic Sans MS" w:hAnsi="Comic Sans MS"/>
                      <w:sz w:val="20"/>
                      <w:szCs w:val="20"/>
                    </w:rPr>
                    <w:t>Gemi, yelkenli,kayık,tekne, deniz taşıtları</w:t>
                  </w:r>
                </w:p>
                <w:p w:rsidR="00D77E32" w:rsidRPr="00A23AB2" w:rsidRDefault="00D77E32" w:rsidP="00A23AB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3A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7453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48"/>
      </w:tblGrid>
      <w:tr w:rsidR="00D77E32" w:rsidRPr="00CC33E9" w:rsidTr="00371426">
        <w:trPr>
          <w:trHeight w:val="70"/>
        </w:trPr>
        <w:tc>
          <w:tcPr>
            <w:tcW w:w="7448" w:type="dxa"/>
          </w:tcPr>
          <w:p w:rsidR="00D77E32" w:rsidRPr="00CC33E9" w:rsidRDefault="00D77E32" w:rsidP="00A23AB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77E32" w:rsidRPr="00A23AB2" w:rsidRDefault="00D77E32" w:rsidP="00A23AB2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23AB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AİLE KATILIMI </w:t>
            </w:r>
          </w:p>
          <w:p w:rsidR="00D77E32" w:rsidRPr="00A23AB2" w:rsidRDefault="00D77E32" w:rsidP="00A23AB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Çocuğunuzla b</w:t>
            </w:r>
            <w:r w:rsidRPr="00A23AB2">
              <w:rPr>
                <w:rFonts w:ascii="Comic Sans MS" w:hAnsi="Comic Sans MS"/>
                <w:sz w:val="20"/>
                <w:szCs w:val="20"/>
              </w:rPr>
              <w:t>rlikte deniz taşıtları hakkında sohbet ediniz.</w:t>
            </w:r>
          </w:p>
          <w:p w:rsidR="00D77E32" w:rsidRPr="00CC33E9" w:rsidRDefault="00D77E32" w:rsidP="00A23AB2">
            <w:pPr>
              <w:rPr>
                <w:sz w:val="20"/>
                <w:szCs w:val="20"/>
              </w:rPr>
            </w:pPr>
          </w:p>
        </w:tc>
      </w:tr>
    </w:tbl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tbl>
      <w:tblPr>
        <w:tblpPr w:leftFromText="141" w:rightFromText="141" w:vertAnchor="text" w:horzAnchor="margin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6"/>
      </w:tblGrid>
      <w:tr w:rsidR="00D77E32" w:rsidRPr="00CC33E9" w:rsidTr="00A23AB2">
        <w:trPr>
          <w:trHeight w:val="478"/>
        </w:trPr>
        <w:tc>
          <w:tcPr>
            <w:tcW w:w="6046" w:type="dxa"/>
          </w:tcPr>
          <w:p w:rsidR="00D77E32" w:rsidRPr="00CC33E9" w:rsidRDefault="00D77E32" w:rsidP="00A23AB2">
            <w:pPr>
              <w:rPr>
                <w:sz w:val="20"/>
                <w:szCs w:val="20"/>
              </w:rPr>
            </w:pPr>
          </w:p>
          <w:p w:rsidR="00D77E32" w:rsidRPr="00A23AB2" w:rsidRDefault="00D77E32" w:rsidP="00A23AB2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23AB2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D77E32" w:rsidRPr="00A23AB2" w:rsidRDefault="00D77E32" w:rsidP="00A23AB2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Engeli olan öğrenciye uygın şekilde etkinlikler düzenlenir.</w:t>
            </w:r>
          </w:p>
          <w:p w:rsidR="00D77E32" w:rsidRPr="00A23AB2" w:rsidRDefault="00D77E32" w:rsidP="00A23AB2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77E32" w:rsidRPr="00CC33E9" w:rsidRDefault="00D77E32" w:rsidP="00A23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D77E32" w:rsidRPr="009C59B7" w:rsidRDefault="00D77E32" w:rsidP="009C59B7">
      <w:pPr>
        <w:rPr>
          <w:vanish/>
        </w:rPr>
      </w:pPr>
    </w:p>
    <w:tbl>
      <w:tblPr>
        <w:tblpPr w:leftFromText="141" w:rightFromText="141" w:vertAnchor="text" w:horzAnchor="page" w:tblpX="7753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1"/>
      </w:tblGrid>
      <w:tr w:rsidR="00D77E32" w:rsidRPr="00CC33E9" w:rsidTr="00A23AB2">
        <w:trPr>
          <w:trHeight w:val="1808"/>
        </w:trPr>
        <w:tc>
          <w:tcPr>
            <w:tcW w:w="7091" w:type="dxa"/>
          </w:tcPr>
          <w:p w:rsidR="00D77E32" w:rsidRPr="00CC33E9" w:rsidRDefault="00D77E32" w:rsidP="00A23AB2">
            <w:pPr>
              <w:rPr>
                <w:sz w:val="20"/>
                <w:szCs w:val="20"/>
              </w:rPr>
            </w:pPr>
          </w:p>
          <w:p w:rsidR="00D77E32" w:rsidRPr="00A23AB2" w:rsidRDefault="00D77E32" w:rsidP="00A23AB2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23AB2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D77E32" w:rsidRPr="00A23AB2" w:rsidRDefault="00D77E32" w:rsidP="00A23AB2">
            <w:pPr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Deniz taşıtları nelerdir?</w:t>
            </w:r>
          </w:p>
          <w:p w:rsidR="00D77E32" w:rsidRPr="00A23AB2" w:rsidRDefault="00D77E32" w:rsidP="00A23AB2">
            <w:pPr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Gemi hangi amaçlarla kullanılır?</w:t>
            </w:r>
          </w:p>
          <w:p w:rsidR="00D77E32" w:rsidRPr="00A23AB2" w:rsidRDefault="00D77E32" w:rsidP="00A23AB2">
            <w:pPr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Tekne nasıl çalışır?</w:t>
            </w:r>
          </w:p>
          <w:p w:rsidR="00D77E32" w:rsidRPr="00A23AB2" w:rsidRDefault="00D77E32" w:rsidP="00A23AB2">
            <w:pPr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Yelkenli nasıl çalışır?</w:t>
            </w:r>
          </w:p>
          <w:p w:rsidR="00D77E32" w:rsidRPr="00A23AB2" w:rsidRDefault="00D77E32" w:rsidP="00A23AB2">
            <w:pPr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Kayık nasıl çalışır?</w:t>
            </w:r>
          </w:p>
          <w:p w:rsidR="00D77E32" w:rsidRPr="00A23AB2" w:rsidRDefault="00D77E32" w:rsidP="00A23AB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 5.sayı/</w:t>
            </w:r>
            <w:r w:rsidRPr="00A23AB2">
              <w:rPr>
                <w:rFonts w:ascii="Comic Sans MS" w:hAnsi="Comic Sans MS"/>
                <w:sz w:val="20"/>
                <w:szCs w:val="20"/>
              </w:rPr>
              <w:t>4. sayfa yönergeler doğrultusunda yapılır.</w:t>
            </w:r>
          </w:p>
          <w:p w:rsidR="00D77E32" w:rsidRPr="00A23AB2" w:rsidRDefault="00D77E32" w:rsidP="00A23AB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77E32" w:rsidRPr="00CC33E9" w:rsidRDefault="00D77E32" w:rsidP="00A23AB2">
            <w:pPr>
              <w:rPr>
                <w:sz w:val="20"/>
                <w:szCs w:val="20"/>
              </w:rPr>
            </w:pPr>
          </w:p>
        </w:tc>
      </w:tr>
    </w:tbl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Default="00D77E32" w:rsidP="003C2CF3"/>
    <w:p w:rsidR="00D77E32" w:rsidRDefault="00D77E32"/>
    <w:p w:rsidR="00D77E32" w:rsidRPr="00EC634C" w:rsidRDefault="00D77E32" w:rsidP="00EC634C"/>
    <w:p w:rsidR="00D77E32" w:rsidRPr="00EC634C" w:rsidRDefault="00D77E32" w:rsidP="00EC634C"/>
    <w:p w:rsidR="00D77E32" w:rsidRPr="00EC634C" w:rsidRDefault="00D77E32" w:rsidP="00EC634C"/>
    <w:p w:rsidR="00D77E32" w:rsidRPr="00EC634C" w:rsidRDefault="00D77E32" w:rsidP="00EC634C"/>
    <w:p w:rsidR="00D77E32" w:rsidRPr="00EC634C" w:rsidRDefault="00D77E32" w:rsidP="00EC634C"/>
    <w:p w:rsidR="00D77E32" w:rsidRPr="00EC634C" w:rsidRDefault="00D77E32" w:rsidP="00EC634C"/>
    <w:p w:rsidR="00D77E32" w:rsidRPr="00EC634C" w:rsidRDefault="00D77E32" w:rsidP="00EC634C"/>
    <w:p w:rsidR="00D77E32" w:rsidRPr="00EC634C" w:rsidRDefault="00D77E32" w:rsidP="00EC634C"/>
    <w:p w:rsidR="00D77E32" w:rsidRPr="00EC634C" w:rsidRDefault="00D77E32" w:rsidP="00EC634C"/>
    <w:p w:rsidR="00D77E32" w:rsidRPr="00EC634C" w:rsidRDefault="00D77E32" w:rsidP="00EC634C">
      <w:pPr>
        <w:tabs>
          <w:tab w:val="left" w:pos="4965"/>
        </w:tabs>
      </w:pPr>
    </w:p>
    <w:sectPr w:rsidR="00D77E32" w:rsidRPr="00EC634C" w:rsidSect="002702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E32" w:rsidRDefault="00D77E32">
      <w:r>
        <w:separator/>
      </w:r>
    </w:p>
  </w:endnote>
  <w:endnote w:type="continuationSeparator" w:id="0">
    <w:p w:rsidR="00D77E32" w:rsidRDefault="00D77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32" w:rsidRDefault="00D77E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32" w:rsidRDefault="00D77E32" w:rsidP="0027025B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77E32" w:rsidRDefault="00D77E32" w:rsidP="0027025B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32" w:rsidRDefault="00D77E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E32" w:rsidRDefault="00D77E32">
      <w:r>
        <w:separator/>
      </w:r>
    </w:p>
  </w:footnote>
  <w:footnote w:type="continuationSeparator" w:id="0">
    <w:p w:rsidR="00D77E32" w:rsidRDefault="00D77E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32" w:rsidRDefault="00D77E3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32" w:rsidRPr="009022B3" w:rsidRDefault="00D77E32" w:rsidP="0027025B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32" w:rsidRDefault="00D77E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236BD"/>
    <w:multiLevelType w:val="hybridMultilevel"/>
    <w:tmpl w:val="B784B6D6"/>
    <w:lvl w:ilvl="0" w:tplc="C25CD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98C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D2B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542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21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14B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7EA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A48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D49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3376996"/>
    <w:multiLevelType w:val="hybridMultilevel"/>
    <w:tmpl w:val="A39E654E"/>
    <w:lvl w:ilvl="0" w:tplc="0A722DB4"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2">
    <w:nsid w:val="44AD676D"/>
    <w:multiLevelType w:val="hybridMultilevel"/>
    <w:tmpl w:val="A20AEC00"/>
    <w:lvl w:ilvl="0" w:tplc="041F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CF3"/>
    <w:rsid w:val="00001B50"/>
    <w:rsid w:val="0001491C"/>
    <w:rsid w:val="000321AD"/>
    <w:rsid w:val="00032F43"/>
    <w:rsid w:val="0006468A"/>
    <w:rsid w:val="00067068"/>
    <w:rsid w:val="00074924"/>
    <w:rsid w:val="000932BF"/>
    <w:rsid w:val="00093AA8"/>
    <w:rsid w:val="000B2DA9"/>
    <w:rsid w:val="000C6F42"/>
    <w:rsid w:val="000E28FC"/>
    <w:rsid w:val="000E32CE"/>
    <w:rsid w:val="001505BA"/>
    <w:rsid w:val="00162AA7"/>
    <w:rsid w:val="001678A7"/>
    <w:rsid w:val="00170D45"/>
    <w:rsid w:val="001C4B36"/>
    <w:rsid w:val="001F1F46"/>
    <w:rsid w:val="001F4E7C"/>
    <w:rsid w:val="00223DB1"/>
    <w:rsid w:val="0023454E"/>
    <w:rsid w:val="0027025B"/>
    <w:rsid w:val="00285030"/>
    <w:rsid w:val="002B7388"/>
    <w:rsid w:val="002C2DA9"/>
    <w:rsid w:val="00301691"/>
    <w:rsid w:val="00354ED4"/>
    <w:rsid w:val="00354EF1"/>
    <w:rsid w:val="00371426"/>
    <w:rsid w:val="00384F4F"/>
    <w:rsid w:val="003857A0"/>
    <w:rsid w:val="003C2CF3"/>
    <w:rsid w:val="003C6E86"/>
    <w:rsid w:val="003D35B0"/>
    <w:rsid w:val="003D6378"/>
    <w:rsid w:val="0041136F"/>
    <w:rsid w:val="004436EB"/>
    <w:rsid w:val="004754CC"/>
    <w:rsid w:val="00480217"/>
    <w:rsid w:val="004A1F50"/>
    <w:rsid w:val="004A753F"/>
    <w:rsid w:val="004B7F24"/>
    <w:rsid w:val="004C2F05"/>
    <w:rsid w:val="004D6C18"/>
    <w:rsid w:val="004E7153"/>
    <w:rsid w:val="00514E33"/>
    <w:rsid w:val="00516FBC"/>
    <w:rsid w:val="00552956"/>
    <w:rsid w:val="00573AE2"/>
    <w:rsid w:val="005945A0"/>
    <w:rsid w:val="005A070F"/>
    <w:rsid w:val="005A188E"/>
    <w:rsid w:val="005B7B19"/>
    <w:rsid w:val="005D30AA"/>
    <w:rsid w:val="00623663"/>
    <w:rsid w:val="006514AC"/>
    <w:rsid w:val="006664B0"/>
    <w:rsid w:val="00681AE8"/>
    <w:rsid w:val="006A5C05"/>
    <w:rsid w:val="006B5AF1"/>
    <w:rsid w:val="006C2444"/>
    <w:rsid w:val="006F22B5"/>
    <w:rsid w:val="006F48CB"/>
    <w:rsid w:val="007368E1"/>
    <w:rsid w:val="00740B0D"/>
    <w:rsid w:val="00741604"/>
    <w:rsid w:val="0077218C"/>
    <w:rsid w:val="00791B06"/>
    <w:rsid w:val="007B7DE3"/>
    <w:rsid w:val="007D3082"/>
    <w:rsid w:val="007D3803"/>
    <w:rsid w:val="007D51E8"/>
    <w:rsid w:val="007F3165"/>
    <w:rsid w:val="007F7733"/>
    <w:rsid w:val="008917DB"/>
    <w:rsid w:val="00895072"/>
    <w:rsid w:val="008B2103"/>
    <w:rsid w:val="008B2AF0"/>
    <w:rsid w:val="008C3223"/>
    <w:rsid w:val="008C3D3C"/>
    <w:rsid w:val="008C69D1"/>
    <w:rsid w:val="008F6F15"/>
    <w:rsid w:val="009022B3"/>
    <w:rsid w:val="00904B2A"/>
    <w:rsid w:val="00940B0D"/>
    <w:rsid w:val="009416BA"/>
    <w:rsid w:val="009436CF"/>
    <w:rsid w:val="009B3031"/>
    <w:rsid w:val="009C59B7"/>
    <w:rsid w:val="009C79F2"/>
    <w:rsid w:val="009D2CEC"/>
    <w:rsid w:val="00A23AB2"/>
    <w:rsid w:val="00A2752A"/>
    <w:rsid w:val="00A60063"/>
    <w:rsid w:val="00A611F8"/>
    <w:rsid w:val="00A8726D"/>
    <w:rsid w:val="00AB7C74"/>
    <w:rsid w:val="00B543D5"/>
    <w:rsid w:val="00B90B63"/>
    <w:rsid w:val="00BD7FF6"/>
    <w:rsid w:val="00C16D10"/>
    <w:rsid w:val="00C4584B"/>
    <w:rsid w:val="00C53F6D"/>
    <w:rsid w:val="00C602A1"/>
    <w:rsid w:val="00C66604"/>
    <w:rsid w:val="00C73633"/>
    <w:rsid w:val="00CC33E9"/>
    <w:rsid w:val="00CC35C5"/>
    <w:rsid w:val="00CC5CCA"/>
    <w:rsid w:val="00CD3699"/>
    <w:rsid w:val="00D12E9E"/>
    <w:rsid w:val="00D7036E"/>
    <w:rsid w:val="00D77E32"/>
    <w:rsid w:val="00D83A32"/>
    <w:rsid w:val="00DA6F29"/>
    <w:rsid w:val="00DC3298"/>
    <w:rsid w:val="00E01C7B"/>
    <w:rsid w:val="00E32834"/>
    <w:rsid w:val="00E968F6"/>
    <w:rsid w:val="00EC634C"/>
    <w:rsid w:val="00F04CDA"/>
    <w:rsid w:val="00F6723D"/>
    <w:rsid w:val="00F86ECF"/>
    <w:rsid w:val="00FC57B6"/>
    <w:rsid w:val="00FD2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CF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C2CF3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2CF3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3C2CF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3C2CF3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C2CF3"/>
    <w:rPr>
      <w:rFonts w:cs="Times New Roman"/>
      <w:sz w:val="24"/>
    </w:rPr>
  </w:style>
  <w:style w:type="table" w:styleId="TableGrid">
    <w:name w:val="Table Grid"/>
    <w:basedOn w:val="TableNormal"/>
    <w:uiPriority w:val="99"/>
    <w:rsid w:val="003016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2DA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99"/>
    <w:qFormat/>
    <w:rsid w:val="00F86EC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34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34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4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230</TotalTime>
  <Pages>3</Pages>
  <Words>403</Words>
  <Characters>2298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38</cp:revision>
  <dcterms:created xsi:type="dcterms:W3CDTF">2013-06-11T11:55:00Z</dcterms:created>
  <dcterms:modified xsi:type="dcterms:W3CDTF">2016-08-29T20:56:00Z</dcterms:modified>
</cp:coreProperties>
</file>